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298dd0b" w14:textId="298dd0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5729E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E5729E" w:rsidR="00E5729E" w:rsidP="00E5729E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E5729E" w:rsidRDefault="00E5729E">
      <w:pPr>
        <w:jc w:val="center"/>
        <w:rPr>
          <w:rFonts w:cs="Arial"/>
          <w:b/>
        </w:rPr>
      </w:pPr>
      <w:r w:rsidRPr="00E5729E">
        <w:rPr>
          <w:rFonts w:cs="Arial"/>
          <w:b/>
        </w:rPr>
        <w:t xml:space="preserve"> CIELO </w:t>
      </w:r>
      <w:proofErr w:type="spellStart"/>
      <w:r w:rsidRPr="00E5729E">
        <w:rPr>
          <w:rFonts w:cs="Arial"/>
          <w:b/>
        </w:rPr>
        <w:t>j.d.o.o</w:t>
      </w:r>
      <w:proofErr w:type="spellEnd"/>
      <w:r w:rsidRPr="00E5729E">
        <w:rPr>
          <w:rFonts w:cs="Arial"/>
          <w:b/>
        </w:rPr>
        <w:t>., OIB: 30388815657, MBS: 040</w:t>
      </w:r>
      <w:r>
        <w:rPr>
          <w:rFonts w:cs="Arial"/>
          <w:b/>
        </w:rPr>
        <w:t xml:space="preserve">321897, Novigrad, </w:t>
      </w:r>
      <w:proofErr w:type="spellStart"/>
      <w:r>
        <w:rPr>
          <w:rFonts w:cs="Arial"/>
          <w:b/>
        </w:rPr>
        <w:t>Bužinija</w:t>
      </w:r>
      <w:proofErr w:type="spellEnd"/>
      <w:r>
        <w:rPr>
          <w:rFonts w:cs="Arial"/>
          <w:b/>
        </w:rPr>
        <w:t xml:space="preserve"> 26 B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8F7C2C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E5729E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5729E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5729E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5729E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E5729E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E5729E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E5729E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5729E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5729E">
        <w:rPr>
          <w:rFonts w:cs="Arial"/>
        </w:rPr>
        <w:t>4.382,50</w:t>
      </w:r>
      <w:r w:rsidR="00EC24E8">
        <w:rPr>
          <w:rFonts w:cs="Arial"/>
        </w:rPr>
        <w:t xml:space="preserve"> EUR. Na današnji dan blokada iznosi </w:t>
      </w:r>
      <w:r w:rsidR="00E5729E">
        <w:rPr>
          <w:rFonts w:cs="Arial"/>
        </w:rPr>
        <w:t>4.452,88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09:05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8F7C2C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F7C2C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E5729E" w:rsidP="00E5729E" w:rsidRDefault="00E5729E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St-250/2025-17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E5729E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St-250/2025-17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2197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138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F7C2C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5729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8F7C2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8F7C2C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613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13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138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138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138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kolovoza 2025.</izvorni_sadrzaj>
    <derivirana_varijabla naziv="DomainObject.StvarniPocetakDatum_1">19. kolovoza 2025.</derivirana_varijabla>
  </DomainObject.StvarniPocetakDatum>
  <DomainObject.StvarniZavrsetakDatum>
    <izvorni_sadrzaj>19. kolovoza 2025.</izvorni_sadrzaj>
    <derivirana_varijabla naziv="DomainObject.StvarniZavrsetakDatum_1">19. kolovoza 2025.</derivirana_varijabla>
  </DomainObject.StvarniZavrsetakDatum>
  <DomainObject.PlaniraniZavrsetakDatum>
    <izvorni_sadrzaj>19. kolovoza 2025.</izvorni_sadrzaj>
    <derivirana_varijabla naziv="DomainObject.PlaniraniZavrsetakDatum_1">19. kolovoza 2025.</derivirana_varijabla>
  </DomainObject.PlaniraniZavrsetakDatum>
  <DomainObject.PlaniraniPocetakDatum>
    <izvorni_sadrzaj>19. kolovoza 2025.</izvorni_sadrzaj>
    <derivirana_varijabla naziv="DomainObject.PlaniraniPocetakDatum_1">19. kolovoza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19. kolovoza 2025.</izvorni_sadrzaj>
    <derivirana_varijabla naziv="DomainObject.Zapisnik.DatumKreiranja_1">19. kolovoza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St-250/2025-16</izvorni_sadrzaj>
    <derivirana_varijabla naziv="DomainObject.Zapisnik.Oznaka_1">St-250/2025-16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srpnja 2025.</izvorni_sadrzaj>
    <derivirana_varijabla naziv="DomainObject.Predmet.DatumIzradeOptuznogAkta_1">4. srpnja 2025.</derivirana_varijabla>
  </DomainObject.Predmet.DatumIzradeOptuznogAkta>
  <DomainObject.Predmet.DatumIzradeOptuznogAktaFormated>
    <izvorni_sadrzaj>4.7.2025.</izvorni_sadrzaj>
    <derivirana_varijabla naziv="DomainObject.Predmet.DatumIzradeOptuznogAktaFormated_1">4.7.2025.</derivirana_varijabla>
  </DomainObject.Predmet.DatumIzradeOptuznogAktaFormated>
  <DomainObject.Predmet.DatumOsnivanja>
    <izvorni_sadrzaj>4. srpnja 2025.</izvorni_sadrzaj>
    <derivirana_varijabla naziv="DomainObject.Predmet.DatumOsnivanja_1">4.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srpnja 2025.</izvorni_sadrzaj>
    <derivirana_varijabla naziv="DomainObject.Predmet.DatumPrimitkaOptuznogAkta_1">4.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St-250/2025</izvorni_sadrzaj>
    <derivirana_varijabla naziv="DomainObject.Predmet.OznakaBroj_1">St-250/2025</derivirana_varijabla>
  </DomainObject.Predmet.OznakaBroj>
  <DomainObject.Predmet.OznakaBrojOptuznogAkta>
    <izvorni_sadrzaj>04-06-25-2686</izvorni_sadrzaj>
    <derivirana_varijabla naziv="DomainObject.Predmet.OznakaBrojOptuznogAkta_1">04-06-25-2686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CIELO j.d.o.o., NOVIGRAD zastupanog po punomoćniku Rašida Huskić</izvorni_sadrzaj>
    <derivirana_varijabla naziv="DomainObject.Predmet.ProtustrankaFormated_1">  CIELO j.d.o.o., NOVIGRAD zastupanog po punomoćniku Rašida Huskić</derivirana_varijabla>
  </DomainObject.Predmet.ProtustrankaFormated>
  <DomainObject.Predmet.ProtustrankaFormatedOIB>
    <izvorni_sadrzaj>  CIELO j.d.o.o., NOVIGRAD, OIB 30388815657 zastupanog po punomoćniku Rašida Huskić</izvorni_sadrzaj>
    <derivirana_varijabla naziv="DomainObject.Predmet.ProtustrankaFormatedOIB_1">  CIELO j.d.o.o., NOVIGRAD, OIB 30388815657 zastupanog po punomoćniku Rašida Huskić</derivirana_varijabla>
  </DomainObject.Predmet.ProtustrankaFormatedOIB>
  <DomainObject.Predmet.ProtustrankaFormatedWithAdress>
    <izvorni_sadrzaj> CIELO j.d.o.o., NOVIGRAD, Bužinija 26 B, 52466 Novigrad zastupanog po punomoćniku Rašida Huskić</izvorni_sadrzaj>
    <derivirana_varijabla naziv="DomainObject.Predmet.ProtustrankaFormatedWithAdress_1"> CIELO j.d.o.o., NOVIGRAD, Bužinija 26 B, 52466 Novigrad zastupanog po punomoćniku Rašida Huskić</derivirana_varijabla>
  </DomainObject.Predmet.ProtustrankaFormatedWithAdress>
  <DomainObject.Predmet.ProtustrankaFormatedWithAdressOIB>
    <izvorni_sadrzaj> CIELO j.d.o.o., NOVIGRAD, OIB 30388815657, Bužinija 26 B, 52466 Novigrad zastupanog po punomoćniku Rašida Huskić</izvorni_sadrzaj>
    <derivirana_varijabla naziv="DomainObject.Predmet.ProtustrankaFormatedWithAdressOIB_1"> CIELO j.d.o.o., NOVIGRAD, OIB 30388815657, Bužinija 26 B, 52466 Novigrad zastupanog po punomoćniku Rašida Huskić</derivirana_varijabla>
  </DomainObject.Predmet.ProtustrankaFormatedWithAdressOIB>
  <DomainObject.Predmet.ProtustrankaWithAdress>
    <izvorni_sadrzaj>CIELO j.d.o.o., NOVIGRAD Bužinija 26 B, 52466 Novigrad</izvorni_sadrzaj>
    <derivirana_varijabla naziv="DomainObject.Predmet.ProtustrankaWithAdress_1">CIELO j.d.o.o., NOVIGRAD Bužinija 26 B, 52466 Novigrad</derivirana_varijabla>
  </DomainObject.Predmet.ProtustrankaWithAdress>
  <DomainObject.Predmet.ProtustrankaWithAdressOIB>
    <izvorni_sadrzaj>CIELO j.d.o.o., NOVIGRAD, OIB 30388815657, Bužinija 26 B, 52466 Novigrad</izvorni_sadrzaj>
    <derivirana_varijabla naziv="DomainObject.Predmet.ProtustrankaWithAdressOIB_1">CIELO j.d.o.o., NOVIGRAD, OIB 30388815657, Bužinija 26 B, 52466 Novigrad</derivirana_varijabla>
  </DomainObject.Predmet.ProtustrankaWithAdressOIB>
  <DomainObject.Predmet.ProtustrankaNazivFormated>
    <izvorni_sadrzaj>CIELO j.d.o.o., NOVIGRAD</izvorni_sadrzaj>
    <derivirana_varijabla naziv="DomainObject.Predmet.ProtustrankaNazivFormated_1">CIELO j.d.o.o., NOVIGRAD</derivirana_varijabla>
  </DomainObject.Predmet.ProtustrankaNazivFormated>
  <DomainObject.Predmet.ProtustrankaNazivFormatedOIB>
    <izvorni_sadrzaj>CIELO j.d.o.o., NOVIGRAD, OIB 30388815657</izvorni_sadrzaj>
    <derivirana_varijabla naziv="DomainObject.Predmet.ProtustrankaNazivFormatedOIB_1">CIELO j.d.o.o., NOVIGRAD, OIB 30388815657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4382.5</izvorni_sadrzaj>
    <derivirana_varijabla naziv="DomainObject.Predmet.TrenutnaVrijednost_1">4382.5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CIELO j.d.o.o., NOVIGRAD zastupanog po punomoćniku Rašida Huskić</item>
    </izvorni_sadrzaj>
    <derivirana_varijabla naziv="DomainObject.Predmet.ProtuStrankaListFormated_1">
      <item>CIELO j.d.o.o., NOVIGRAD zastupanog po punomoćniku Rašida Huskić</item>
    </derivirana_varijabla>
  </DomainObject.Predmet.ProtuStrankaListFormated>
  <DomainObject.Predmet.ProtuStrankaListFormatedOIB>
    <izvorni_sadrzaj>
      <item>CIELO j.d.o.o., NOVIGRAD, OIB 30388815657 zastupanog po punomoćniku Rašida Huskić</item>
    </izvorni_sadrzaj>
    <derivirana_varijabla naziv="DomainObject.Predmet.ProtuStrankaListFormatedOIB_1">
      <item>CIELO j.d.o.o., NOVIGRAD, OIB 30388815657 zastupanog po punomoćniku Rašida Huskić</item>
    </derivirana_varijabla>
  </DomainObject.Predmet.ProtuStrankaListFormatedOIB>
  <DomainObject.Predmet.ProtuStrankaListFormatedWithAdress>
    <izvorni_sadrzaj>
      <item>CIELO j.d.o.o., NOVIGRAD, Bužinija 26 B, 52466 Novigrad zastupanog po punomoćniku Rašida Huskić</item>
    </izvorni_sadrzaj>
    <derivirana_varijabla naziv="DomainObject.Predmet.ProtuStrankaListFormatedWithAdress_1">
      <item>CIELO j.d.o.o., NOVIGRAD, Bužinija 26 B, 52466 Novigrad zastupanog po punomoćniku Rašida Huskić</item>
    </derivirana_varijabla>
  </DomainObject.Predmet.ProtuStrankaListFormatedWithAdress>
  <DomainObject.Predmet.ProtuStrankaListFormatedWithAdressOIB>
    <izvorni_sadrzaj>
      <item>CIELO j.d.o.o., NOVIGRAD, OIB 30388815657, Bužinija 26 B, 52466 Novigrad zastupanog po punomoćniku Rašida Huskić</item>
    </izvorni_sadrzaj>
    <derivirana_varijabla naziv="DomainObject.Predmet.ProtuStrankaListFormatedWithAdressOIB_1">
      <item>CIELO j.d.o.o., NOVIGRAD, OIB 30388815657, Bužinija 26 B, 52466 Novigrad zastupanog po punomoćniku Rašida Huskić</item>
    </derivirana_varijabla>
  </DomainObject.Predmet.ProtuStrankaListFormatedWithAdressOIB>
  <DomainObject.Predmet.ProtuStrankaListNazivFormated>
    <izvorni_sadrzaj>
      <item>CIELO j.d.o.o., NOVIGRAD</item>
    </izvorni_sadrzaj>
    <derivirana_varijabla naziv="DomainObject.Predmet.ProtuStrankaListNazivFormated_1">
      <item>CIELO j.d.o.o., NOVIGRAD</item>
    </derivirana_varijabla>
  </DomainObject.Predmet.ProtuStrankaListNazivFormated>
  <DomainObject.Predmet.ProtuStrankaListNazivFormatedOIB>
    <izvorni_sadrzaj>
      <item>CIELO j.d.o.o., NOVIGRAD, OIB 30388815657</item>
    </izvorni_sadrzaj>
    <derivirana_varijabla naziv="DomainObject.Predmet.ProtuStrankaListNazivFormatedOIB_1">
      <item>CIELO j.d.o.o., NOVIGRAD, OIB 30388815657</item>
    </derivirana_varijabla>
  </DomainObject.Predmet.ProtuStrankaListNazivFormatedOIB>
  <DomainObject.Predmet.OstaliListFormated>
    <izvorni_sadrzaj>
      <item>Rašida Huskić punomoćnica sudionika u postupku CIELO j.d.o.o., NOVIGRAD</item>
    </izvorni_sadrzaj>
    <derivirana_varijabla naziv="DomainObject.Predmet.OstaliListFormated_1">
      <item>Rašida Huskić punomoćnica sudionika u postupku CIELO j.d.o.o., NOVIGRAD</item>
    </derivirana_varijabla>
  </DomainObject.Predmet.OstaliListFormated>
  <DomainObject.Predmet.OstaliListFormatedOIB>
    <izvorni_sadrzaj>
      <item>Rašida Huskić, OIB 15834831013 punomoćnica sudionika u postupku CIELO j.d.o.o., NOVIGRAD</item>
    </izvorni_sadrzaj>
    <derivirana_varijabla naziv="DomainObject.Predmet.OstaliListFormatedOIB_1">
      <item>Rašida Huskić, OIB 15834831013 punomoćnica sudionika u postupku CIELO j.d.o.o., NOVIGRAD</item>
    </derivirana_varijabla>
  </DomainObject.Predmet.OstaliListFormatedOIB>
  <DomainObject.Predmet.OstaliListFormatedWithAdress>
    <izvorni_sadrzaj>
      <item>Rašida Huskić, Vii. Retkovec 96 C, 10000 Zagreb punomoćnica sudionika u postupku CIELO j.d.o.o., NOVIGRAD</item>
    </izvorni_sadrzaj>
    <derivirana_varijabla naziv="DomainObject.Predmet.OstaliListFormatedWithAdress_1">
      <item>Rašida Huskić, Vii. Retkovec 96 C, 10000 Zagreb punomoćnica sudionika u postupku CIELO j.d.o.o., NOVIGRAD</item>
    </derivirana_varijabla>
  </DomainObject.Predmet.OstaliListFormatedWithAdress>
  <DomainObject.Predmet.OstaliListFormatedWithAdressOIB>
    <izvorni_sadrzaj>
      <item>Rašida Huskić, OIB 15834831013, Vii. Retkovec 96 C, 10000 Zagreb punomoćnica sudionika u postupku CIELO j.d.o.o., NOVIGRAD</item>
    </izvorni_sadrzaj>
    <derivirana_varijabla naziv="DomainObject.Predmet.OstaliListFormatedWithAdressOIB_1">
      <item>Rašida Huskić, OIB 15834831013, Vii. Retkovec 96 C, 10000 Zagreb punomoćnica sudionika u postupku CIELO j.d.o.o., NOVIGRAD</item>
    </derivirana_varijabla>
  </DomainObject.Predmet.OstaliListFormatedWithAdressOIB>
  <DomainObject.Predmet.OstaliListNazivFormated>
    <izvorni_sadrzaj>
      <item>Rašida Huskić</item>
    </izvorni_sadrzaj>
    <derivirana_varijabla naziv="DomainObject.Predmet.OstaliListNazivFormated_1">
      <item>Rašida Huskić</item>
    </derivirana_varijabla>
  </DomainObject.Predmet.OstaliListNazivFormated>
  <DomainObject.Predmet.OstaliListNazivFormatedOIB>
    <izvorni_sadrzaj>
      <item>Rašida Huskić, OIB 15834831013</item>
    </izvorni_sadrzaj>
    <derivirana_varijabla naziv="DomainObject.Predmet.OstaliListNazivFormatedOIB_1">
      <item>Rašida Huskić, OIB 15834831013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2025.</izvorni_sadrzaj>
    <derivirana_varijabla naziv="DomainObject.Datum_1">19. kolovoza 2025.</derivirana_varijabla>
  </DomainObject.Datum>
  <DomainObject.PoslovniBrojDokumenta>
    <izvorni_sadrzaj>St-250/2025-16</izvorni_sadrzaj>
    <derivirana_varijabla naziv="DomainObject.PoslovniBrojDokumenta_1">St-250/2025-16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CIELO j.d.o.o., NOVIGRAD</izvorni_sadrzaj>
    <derivirana_varijabla naziv="DomainObject.Predmet.ProtustrankaIDrugi_1">CIELO j.d.o.o., NOVIGRAD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CIELO j.d.o.o., NOVIGRAD, OIB 30388815657, Bužinija 26 B, 52466 Novigrad</izvorni_sadrzaj>
    <derivirana_varijabla naziv="DomainObject.Predmet.ProtustrankaIDrugiAdressOIB_1">CIELO j.d.o.o., NOVIGRAD, OIB 30388815657, Bužinija 26 B,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CIELO j.d.o.o., NOVIGRAD</item>
      <item>Financijska agencija (FINA)</item>
      <item>Rašida Huskić</item>
    </izvorni_sadrzaj>
    <derivirana_varijabla naziv="DomainObject.Predmet.SudioniciListNaziv_1">
      <item>CIELO j.d.o.o., NOVIGRAD</item>
      <item>Financijska agencija (FINA)</item>
      <item>Rašida Huskić</item>
    </derivirana_varijabla>
  </DomainObject.Predmet.SudioniciListNaziv>
  <DomainObject.Predmet.SudioniciListAdressOIB>
    <izvorni_sadrzaj>
      <item>CIELO j.d.o.o., NOVIGRAD, OIB 30388815657, Bužinija 26 B,52466 Novigrad</item>
      <item>Financijska agencija (FINA), OIB 85821130368, GIARDINI 5,52100 Pula</item>
      <item>Rašida Huskić, OIB 15834831013, Vii. Retkovec 96 C,10000 Zagreb</item>
    </izvorni_sadrzaj>
    <derivirana_varijabla naziv="DomainObject.Predmet.SudioniciListAdressOIB_1">
      <item>CIELO j.d.o.o., NOVIGRAD, OIB 30388815657, Bužinija 26 B,52466 Novigrad</item>
      <item>Financijska agencija (FINA), OIB 85821130368, GIARDINI 5,52100 Pula</item>
      <item>Rašida Huskić, OIB 15834831013, Vii. Retkovec 96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30388815657</item>
      <item>, OIB 85821130368</item>
      <item>, OIB 15834831013</item>
    </izvorni_sadrzaj>
    <derivirana_varijabla naziv="DomainObject.Predmet.SudioniciListNazivOIB_1">
      <item>, OIB 30388815657</item>
      <item>, OIB 85821130368</item>
      <item>, OIB 15834831013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srpnja 2025.</izvorni_sadrzaj>
    <derivirana_varijabla naziv="DomainObject.Predmet.DatumPocetkaProcesa_1">4.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891EB9-0415-4AA4-96E0-CCE851D2ACC5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1425</properties:Characters>
  <properties:Lines>50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2025-08-19T06:31:00Z</dcterms:created>
  <dc:creator>epincin</dc:creator>
  <cp:lastModifiedBy>Sanja Prodan</cp:lastModifiedBy>
  <cp:lastPrinted>2025-08-19T07:02:00Z</cp:lastPrinted>
  <dcterms:modified xmlns:xsi="http://www.w3.org/2001/XMLSchema-instance" xsi:type="dcterms:W3CDTF">2025-08-19T08:39:00Z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St-250/2025-16 / Zapisnik - Ročište radi rasprave o uvjetima za otvaranje steč. post. (St-250-2025-17 cielo j.d.o.o..docx)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